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694770158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1768802359"/>
                                        </w:sdtPr>
                                        <w:sdtContent>
                                          <w:p w14:paraId="375A6F17" w14:textId="77777777" w:rsidR="00340B68" w:rsidRPr="00340B68" w:rsidRDefault="00340B68" w:rsidP="00340B68">
                                            <w:r w:rsidRPr="00340B68">
                                              <w:rPr>
                                                <w:rStyle w:val="Style2"/>
                                              </w:rPr>
                                              <w:t>sUPBANCO-daf-cm-2024-0016</w:t>
                                            </w:r>
                                          </w:p>
                                        </w:sdtContent>
                                      </w:sdt>
                                      <w:p w14:paraId="23649F1F" w14:textId="77777777" w:rsidR="00340B68" w:rsidRPr="00340B68" w:rsidRDefault="00340B68" w:rsidP="00340B68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74C73DA4" w14:textId="663932F7" w:rsidR="007058F3" w:rsidRDefault="00340B68" w:rsidP="00340B68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694770158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768802359"/>
                                  </w:sdtPr>
                                  <w:sdtContent>
                                    <w:p w14:paraId="375A6F17" w14:textId="77777777" w:rsidR="00340B68" w:rsidRPr="00340B68" w:rsidRDefault="00340B68" w:rsidP="00340B68">
                                      <w:r w:rsidRPr="00340B68">
                                        <w:rPr>
                                          <w:rStyle w:val="Style2"/>
                                        </w:rPr>
                                        <w:t>sUPBANCO-daf-cm-2024-0016</w:t>
                                      </w:r>
                                    </w:p>
                                  </w:sdtContent>
                                </w:sdt>
                                <w:p w14:paraId="23649F1F" w14:textId="77777777" w:rsidR="00340B68" w:rsidRPr="00340B68" w:rsidRDefault="00340B68" w:rsidP="00340B68">
                                  <w:pPr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74C73DA4" w14:textId="663932F7" w:rsidR="007058F3" w:rsidRDefault="00340B68" w:rsidP="00340B68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54F9B941" w:rsidR="00535962" w:rsidRPr="00535962" w:rsidRDefault="00774C8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64660BC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000000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000000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CC4509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3A94465B" w:rsidR="00E124CB" w:rsidRPr="006E45AC" w:rsidRDefault="00CE7EDD" w:rsidP="00CE7EDD">
      <w:pPr>
        <w:pStyle w:val="Default"/>
        <w:tabs>
          <w:tab w:val="center" w:pos="6979"/>
          <w:tab w:val="left" w:pos="12015"/>
        </w:tabs>
        <w:rPr>
          <w:rFonts w:ascii="Arial" w:hAnsi="Arial" w:cs="Arial"/>
          <w:bCs/>
          <w:color w:val="FF0000"/>
          <w:sz w:val="20"/>
          <w:szCs w:val="22"/>
        </w:rPr>
      </w:pPr>
      <w:r>
        <w:rPr>
          <w:rFonts w:ascii="Arial" w:hAnsi="Arial" w:cs="Arial"/>
          <w:bCs/>
          <w:color w:val="FF0000"/>
          <w:sz w:val="20"/>
          <w:szCs w:val="22"/>
        </w:rPr>
        <w:tab/>
      </w:r>
      <w:r w:rsidR="00E124CB"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  <w:r>
        <w:rPr>
          <w:rFonts w:ascii="Arial" w:hAnsi="Arial" w:cs="Arial"/>
          <w:bCs/>
          <w:color w:val="FF0000"/>
          <w:sz w:val="20"/>
          <w:szCs w:val="22"/>
        </w:rPr>
        <w:tab/>
      </w:r>
    </w:p>
    <w:sectPr w:rsidR="00E124CB" w:rsidRPr="006E45AC" w:rsidSect="00073F0C">
      <w:footerReference w:type="default" r:id="rId11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4D6A0" w14:textId="77777777" w:rsidR="00073F0C" w:rsidRDefault="00073F0C" w:rsidP="001007E7">
      <w:pPr>
        <w:spacing w:after="0" w:line="240" w:lineRule="auto"/>
      </w:pPr>
      <w:r>
        <w:separator/>
      </w:r>
    </w:p>
  </w:endnote>
  <w:endnote w:type="continuationSeparator" w:id="0">
    <w:p w14:paraId="648576F7" w14:textId="77777777" w:rsidR="00073F0C" w:rsidRDefault="00073F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63B8C" w14:textId="77777777" w:rsidR="00073F0C" w:rsidRDefault="00073F0C" w:rsidP="001007E7">
      <w:pPr>
        <w:spacing w:after="0" w:line="240" w:lineRule="auto"/>
      </w:pPr>
      <w:r>
        <w:separator/>
      </w:r>
    </w:p>
  </w:footnote>
  <w:footnote w:type="continuationSeparator" w:id="0">
    <w:p w14:paraId="1661A5E8" w14:textId="77777777" w:rsidR="00073F0C" w:rsidRDefault="00073F0C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73F0C"/>
    <w:rsid w:val="000F7312"/>
    <w:rsid w:val="001007E7"/>
    <w:rsid w:val="001020C0"/>
    <w:rsid w:val="001175F4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C62F0"/>
    <w:rsid w:val="002E1412"/>
    <w:rsid w:val="002E6B9A"/>
    <w:rsid w:val="00314023"/>
    <w:rsid w:val="00332B0B"/>
    <w:rsid w:val="00340B68"/>
    <w:rsid w:val="003D160E"/>
    <w:rsid w:val="003E5197"/>
    <w:rsid w:val="00406206"/>
    <w:rsid w:val="00410707"/>
    <w:rsid w:val="0042490F"/>
    <w:rsid w:val="00425819"/>
    <w:rsid w:val="004564FE"/>
    <w:rsid w:val="00462024"/>
    <w:rsid w:val="00466B9C"/>
    <w:rsid w:val="004D45A8"/>
    <w:rsid w:val="004D7D0E"/>
    <w:rsid w:val="005049CB"/>
    <w:rsid w:val="00521233"/>
    <w:rsid w:val="00535962"/>
    <w:rsid w:val="00540D3F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58F3"/>
    <w:rsid w:val="00721F4E"/>
    <w:rsid w:val="00725091"/>
    <w:rsid w:val="00752032"/>
    <w:rsid w:val="00774C86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A7942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CE7EDD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14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9</cp:revision>
  <cp:lastPrinted>2011-03-04T18:41:00Z</cp:lastPrinted>
  <dcterms:created xsi:type="dcterms:W3CDTF">2022-07-14T15:30:00Z</dcterms:created>
  <dcterms:modified xsi:type="dcterms:W3CDTF">2024-02-23T19:01:00Z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2022-11-29T14:05:44Z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5374313a-ae53-4049-94e0-755baa661e30</vt:lpwstr>
  </property>
  <property fmtid="{D5CDD505-2E9C-101B-9397-08002B2CF9AE}" pid="9" name="MSIP_Label_81f5a2da-7ac4-4e60-a27b-a125ee74514f_ContentBits">
    <vt:lpwstr>0</vt:lpwstr>
  </property>
</Properties>
</file>